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9EE1B" w14:textId="58E759B4" w:rsidR="006B2F86" w:rsidRDefault="00C63171" w:rsidP="00E71FC3">
      <w:pPr>
        <w:pStyle w:val="NoSpacing"/>
      </w:pPr>
      <w:r>
        <w:rPr>
          <w:u w:val="single"/>
        </w:rPr>
        <w:t>Margaret WAYTE</w:t>
      </w:r>
      <w:r>
        <w:t xml:space="preserve">     (fl.1450)</w:t>
      </w:r>
    </w:p>
    <w:p w14:paraId="3E692B61" w14:textId="63B1EBAC" w:rsidR="00C63171" w:rsidRDefault="00C63171" w:rsidP="00E71FC3">
      <w:pPr>
        <w:pStyle w:val="NoSpacing"/>
      </w:pPr>
    </w:p>
    <w:p w14:paraId="3BAB119B" w14:textId="2CCF4545" w:rsidR="00C63171" w:rsidRDefault="00C63171" w:rsidP="00E71FC3">
      <w:pPr>
        <w:pStyle w:val="NoSpacing"/>
      </w:pPr>
    </w:p>
    <w:p w14:paraId="26A1395E" w14:textId="4837E8E5" w:rsidR="00C63171" w:rsidRDefault="00C63171" w:rsidP="00E71FC3">
      <w:pPr>
        <w:pStyle w:val="NoSpacing"/>
      </w:pPr>
      <w:r>
        <w:t xml:space="preserve">Sister of Thomas </w:t>
      </w:r>
      <w:proofErr w:type="spellStart"/>
      <w:r>
        <w:t>Wayte</w:t>
      </w:r>
      <w:proofErr w:type="spellEnd"/>
      <w:r>
        <w:t xml:space="preserve"> of Barton Stacey, Hampshire(q.v.).  (H.P. pp.550-1)</w:t>
      </w:r>
    </w:p>
    <w:p w14:paraId="23EE6F5C" w14:textId="38E80B90" w:rsidR="00C63171" w:rsidRDefault="00C63171" w:rsidP="00E71FC3">
      <w:pPr>
        <w:pStyle w:val="NoSpacing"/>
      </w:pPr>
      <w:r>
        <w:t xml:space="preserve">= John Long of Draycot </w:t>
      </w:r>
      <w:proofErr w:type="spellStart"/>
      <w:r>
        <w:t>Cerne</w:t>
      </w:r>
      <w:proofErr w:type="spellEnd"/>
      <w:r>
        <w:t>(1420-1478)(q.v.).   (ibid.)</w:t>
      </w:r>
    </w:p>
    <w:p w14:paraId="39107000" w14:textId="506F810A" w:rsidR="00C63171" w:rsidRDefault="00C63171" w:rsidP="00E71FC3">
      <w:pPr>
        <w:pStyle w:val="NoSpacing"/>
      </w:pPr>
      <w:r>
        <w:t>Son:   Thomas(q.v.).   (ibid.)</w:t>
      </w:r>
    </w:p>
    <w:p w14:paraId="60B647DB" w14:textId="4BEF73A0" w:rsidR="00C63171" w:rsidRDefault="00C63171" w:rsidP="00E71FC3">
      <w:pPr>
        <w:pStyle w:val="NoSpacing"/>
      </w:pPr>
    </w:p>
    <w:p w14:paraId="3C339D83" w14:textId="232E8302" w:rsidR="00C63171" w:rsidRDefault="00C63171" w:rsidP="00E71FC3">
      <w:pPr>
        <w:pStyle w:val="NoSpacing"/>
      </w:pPr>
    </w:p>
    <w:p w14:paraId="4A64A417" w14:textId="1DE6444E" w:rsidR="00C63171" w:rsidRPr="00C63171" w:rsidRDefault="00C63171" w:rsidP="00E71FC3">
      <w:pPr>
        <w:pStyle w:val="NoSpacing"/>
      </w:pPr>
      <w:r>
        <w:t>29 October 2019</w:t>
      </w:r>
      <w:bookmarkStart w:id="0" w:name="_GoBack"/>
      <w:bookmarkEnd w:id="0"/>
    </w:p>
    <w:sectPr w:rsidR="00C63171" w:rsidRPr="00C631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819CE" w14:textId="77777777" w:rsidR="00C63171" w:rsidRDefault="00C63171" w:rsidP="00E71FC3">
      <w:pPr>
        <w:spacing w:after="0" w:line="240" w:lineRule="auto"/>
      </w:pPr>
      <w:r>
        <w:separator/>
      </w:r>
    </w:p>
  </w:endnote>
  <w:endnote w:type="continuationSeparator" w:id="0">
    <w:p w14:paraId="4C59D501" w14:textId="77777777" w:rsidR="00C63171" w:rsidRDefault="00C631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9F9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0859C" w14:textId="77777777" w:rsidR="00C63171" w:rsidRDefault="00C63171" w:rsidP="00E71FC3">
      <w:pPr>
        <w:spacing w:after="0" w:line="240" w:lineRule="auto"/>
      </w:pPr>
      <w:r>
        <w:separator/>
      </w:r>
    </w:p>
  </w:footnote>
  <w:footnote w:type="continuationSeparator" w:id="0">
    <w:p w14:paraId="090A92DB" w14:textId="77777777" w:rsidR="00C63171" w:rsidRDefault="00C631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171"/>
    <w:rsid w:val="001A7C09"/>
    <w:rsid w:val="00577BD5"/>
    <w:rsid w:val="00656CBA"/>
    <w:rsid w:val="006A1F77"/>
    <w:rsid w:val="00733BE7"/>
    <w:rsid w:val="00AB52E8"/>
    <w:rsid w:val="00B16D3F"/>
    <w:rsid w:val="00BB41AC"/>
    <w:rsid w:val="00C631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D6D20"/>
  <w15:chartTrackingRefBased/>
  <w15:docId w15:val="{4A232D06-A407-4F2F-BD6A-996F0FE3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2019-10-29T20:22:00Z</dcterms:created>
  <dcterms:modified xsi:type="dcterms:W3CDTF">2019-10-29T20:25:00Z</dcterms:modified>
</cp:coreProperties>
</file>